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Worcester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Worcester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Worcester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Worcester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Worcester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Worcester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60.7% </w:t>
      </w:r>
      <w:r w:rsidRPr="004747BF">
        <w:rPr>
          <w:rFonts w:ascii="Libre Franklin Light" w:eastAsia="Times New Roman" w:hAnsi="Libre Franklin Light" w:cs="Calibri Light"/>
        </w:rPr>
        <w:t xml:space="preserve">of those respondents classified as PGSI 8+ in Worcester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Worcester is estimated to be </w:t>
      </w:r>
      <w:r w:rsidRPr="00773DF7">
        <w:rPr>
          <w:rFonts w:ascii="Libre Franklin Light" w:eastAsia="Times New Roman" w:hAnsi="Libre Franklin Light" w:cs="Calibri Light"/>
          <w:b/>
          <w:bCs/>
          <w:color w:val="C45911" w:themeColor="accent2" w:themeShade="BF"/>
        </w:rPr>
        <w:t xml:space="preserve">£1,834,331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Worcester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Worcester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Worcester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Worcester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orceste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Worcester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orceste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Worcester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Worcester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similar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orceste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Worcester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28.6%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Worcester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Worcester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51.9%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Worcester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Worcester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Worcester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£1,834,331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Worcester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£29,878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£617,899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£44,264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£12,449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£22,824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£1,107,017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£1,834,331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Worcester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Worcester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23.5%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Worcester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Worcester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10.0%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Worcester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Worcester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Worcester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23.5%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Worcester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Worcester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10.0%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Worcester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Worcester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Worcester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C783802-634E-41F9-8A27-E8FD1CCCB47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